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01642" w:rsidRPr="00801642" w:rsidTr="00FC22F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proofErr w:type="spellStart"/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Μίκτης</w:t>
            </w:r>
            <w:proofErr w:type="spellEnd"/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I,Q</w:t>
            </w:r>
          </w:p>
        </w:tc>
      </w:tr>
      <w:tr w:rsidR="00801642" w:rsidRPr="00801642" w:rsidTr="00FC22F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01642" w:rsidRPr="00801642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01642" w:rsidRPr="00801642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64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01642" w:rsidRPr="00801642" w:rsidTr="00FC22F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>Περιοχή Συχνοτήτων:\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RF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&amp;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LO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6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to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24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GHz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IF: DC to 6 GHz</w:t>
            </w: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01642" w:rsidRPr="00801642" w:rsidTr="00FC22F1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>Συνδετήρες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: 2.92 mm/SMA </w:t>
            </w: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01642" w:rsidRPr="00801642" w:rsidTr="00FC22F1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Conversion Loss 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6 -18 GHz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A3"/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12.5dB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18 – 24GHz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A3"/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13.5 dB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01642" w:rsidRPr="00801642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Phase Unbalance (Relative to 90°)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7 - 16 GHz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A3"/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13 degree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16 - 24 GHz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A3"/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5 8 degrees</w:t>
            </w:r>
          </w:p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01642" w:rsidRPr="00801642" w:rsidTr="00FC22F1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Σύνθετη αντίσταση 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</w:t>
            </w: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>Ω</w:t>
            </w: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01642" w:rsidRPr="00801642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801642" w:rsidRPr="00801642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164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164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01642" w:rsidRPr="00801642" w:rsidRDefault="00801642" w:rsidP="0080164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64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01642" w:rsidRDefault="00B43CAA" w:rsidP="00801642">
      <w:bookmarkStart w:id="0" w:name="_GoBack"/>
      <w:bookmarkEnd w:id="0"/>
    </w:p>
    <w:sectPr w:rsidR="00B43CAA" w:rsidRPr="0080164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1642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B630D778</Template>
  <TotalTime>1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2025-11-25T09:55:00Z</dcterms:created>
  <dcterms:modified xsi:type="dcterms:W3CDTF">2025-11-25T09:55:00Z</dcterms:modified>
</cp:coreProperties>
</file>